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D6416C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6416C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6416C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6416C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1E15A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07143/039-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27438D">
          <w:t>21.09.2016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27438D" w:rsidRPr="0027438D">
          <w:rPr>
            <w:bCs/>
          </w:rPr>
          <w:t>17.10.2016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1E15AA" w:rsidRPr="001E15A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1E15AA" w:rsidRPr="001E15AA">
          <w:rPr>
            <w:rStyle w:val="aa"/>
          </w:rPr>
          <w:t xml:space="preserve">440052, г. Пенза, ул. Ново-Тамбовская, д.9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1E15AA" w:rsidRPr="001E15AA">
          <w:rPr>
            <w:rStyle w:val="aa"/>
          </w:rPr>
          <w:t xml:space="preserve"> Поликлиника - Рентгенологическое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1E15AA" w:rsidRPr="001E15AA">
          <w:rPr>
            <w:u w:val="single"/>
          </w:rPr>
          <w:t xml:space="preserve"> 07143/039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1E15AA" w:rsidRPr="001E15AA">
          <w:rPr>
            <w:rStyle w:val="aa"/>
          </w:rPr>
          <w:t xml:space="preserve"> Врач-рентгенолог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1E15AA" w:rsidRPr="001E15AA">
          <w:rPr>
            <w:rStyle w:val="aa"/>
          </w:rPr>
          <w:t xml:space="preserve"> 20463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1E15AA" w:rsidRPr="001E15A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D6416C" w:rsidRPr="004B7CEF" w:rsidTr="004C53B3">
        <w:trPr>
          <w:jc w:val="center"/>
        </w:trPr>
        <w:tc>
          <w:tcPr>
            <w:tcW w:w="4678" w:type="dxa"/>
            <w:vAlign w:val="center"/>
          </w:tcPr>
          <w:p w:rsidR="00D6416C" w:rsidRPr="004B7CEF" w:rsidRDefault="00D6416C" w:rsidP="00D6416C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D6416C" w:rsidRPr="004B7CEF" w:rsidRDefault="00D6416C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D6416C" w:rsidRPr="004B7CEF" w:rsidRDefault="00D6416C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D6416C" w:rsidRPr="004B7CEF" w:rsidRDefault="00D6416C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D6416C" w:rsidRPr="004B7CEF" w:rsidRDefault="00D6416C" w:rsidP="003367BB">
            <w:pPr>
              <w:pStyle w:val="a8"/>
            </w:pPr>
            <w:r>
              <w:t>± 0,5 %</w:t>
            </w:r>
          </w:p>
        </w:tc>
      </w:tr>
      <w:tr w:rsidR="00D6416C" w:rsidRPr="004B7CEF" w:rsidTr="004C53B3">
        <w:trPr>
          <w:jc w:val="center"/>
        </w:trPr>
        <w:tc>
          <w:tcPr>
            <w:tcW w:w="4678" w:type="dxa"/>
            <w:vAlign w:val="center"/>
          </w:tcPr>
          <w:p w:rsidR="00D6416C" w:rsidRDefault="00D6416C" w:rsidP="00D6416C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D6416C" w:rsidRDefault="00D6416C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D6416C" w:rsidRDefault="00D6416C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D6416C" w:rsidRDefault="00D6416C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D6416C" w:rsidRDefault="00D6416C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6416C" w:rsidRPr="00D6416C" w:rsidRDefault="008A1DD1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D6416C" w:rsidRPr="00D6416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D6416C" w:rsidRPr="00D6416C" w:rsidRDefault="00D6416C" w:rsidP="00AD14A4">
      <w:r w:rsidRPr="00D6416C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D6416C" w:rsidP="00AD14A4">
      <w:r w:rsidRPr="00D6416C">
        <w:t>- МУ 5914-91 Методические указания по фотометрическому измерению концентраций свинца и его неорганических соединений в воздухе рабочей зоны.</w:t>
      </w:r>
      <w:r w:rsidR="008A1DD1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13014F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13014F" w:rsidRPr="004B7CEF" w:rsidTr="00FF386A">
        <w:trPr>
          <w:jc w:val="center"/>
        </w:trPr>
        <w:tc>
          <w:tcPr>
            <w:tcW w:w="3237" w:type="dxa"/>
            <w:vAlign w:val="center"/>
          </w:tcPr>
          <w:p w:rsidR="0013014F" w:rsidRPr="0013014F" w:rsidRDefault="0013014F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Кабинет</w:t>
            </w:r>
          </w:p>
        </w:tc>
        <w:tc>
          <w:tcPr>
            <w:tcW w:w="1453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</w:tr>
      <w:tr w:rsidR="0013014F" w:rsidRPr="004B7CEF" w:rsidTr="00FF386A">
        <w:trPr>
          <w:jc w:val="center"/>
        </w:trPr>
        <w:tc>
          <w:tcPr>
            <w:tcW w:w="3237" w:type="dxa"/>
            <w:vAlign w:val="center"/>
          </w:tcPr>
          <w:p w:rsidR="0013014F" w:rsidRPr="0013014F" w:rsidRDefault="0013014F" w:rsidP="00FF386A">
            <w:pPr>
              <w:pStyle w:val="a8"/>
              <w:rPr>
                <w:i/>
              </w:rPr>
            </w:pPr>
            <w:bookmarkStart w:id="16" w:name="ko1_1797"/>
            <w:bookmarkEnd w:id="16"/>
            <w:r w:rsidRPr="0013014F"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13014F" w:rsidRPr="004B7CEF" w:rsidRDefault="005028AF" w:rsidP="00FF386A">
            <w:pPr>
              <w:pStyle w:val="a8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13014F" w:rsidRPr="004B7CEF" w:rsidRDefault="0013014F" w:rsidP="00FF386A">
            <w:pPr>
              <w:pStyle w:val="a8"/>
            </w:pPr>
            <w:r>
              <w:t>-/0.05</w:t>
            </w:r>
          </w:p>
        </w:tc>
        <w:tc>
          <w:tcPr>
            <w:tcW w:w="1222" w:type="dxa"/>
            <w:vAlign w:val="center"/>
          </w:tcPr>
          <w:p w:rsidR="0013014F" w:rsidRPr="004B7CEF" w:rsidRDefault="0013014F" w:rsidP="00FF386A">
            <w:pPr>
              <w:pStyle w:val="a8"/>
            </w:pPr>
            <w:r>
              <w:t>1</w:t>
            </w:r>
          </w:p>
        </w:tc>
        <w:tc>
          <w:tcPr>
            <w:tcW w:w="1518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3014F" w:rsidRPr="0013014F" w:rsidRDefault="004A47F0" w:rsidP="00FF386A">
            <w:pPr>
              <w:pStyle w:val="a8"/>
            </w:pPr>
            <w:r>
              <w:t>10</w:t>
            </w:r>
            <w:r w:rsidR="0013014F" w:rsidRPr="0013014F">
              <w:t>0</w:t>
            </w:r>
          </w:p>
        </w:tc>
      </w:tr>
      <w:tr w:rsidR="0027438D" w:rsidRPr="004B7CEF" w:rsidTr="00FF386A">
        <w:trPr>
          <w:jc w:val="center"/>
        </w:trPr>
        <w:tc>
          <w:tcPr>
            <w:tcW w:w="3237" w:type="dxa"/>
            <w:vAlign w:val="center"/>
          </w:tcPr>
          <w:p w:rsidR="0027438D" w:rsidRPr="0027438D" w:rsidRDefault="0027438D" w:rsidP="00FF386A">
            <w:pPr>
              <w:pStyle w:val="a8"/>
              <w:rPr>
                <w:b/>
                <w:i/>
              </w:rPr>
            </w:pPr>
            <w:bookmarkStart w:id="17" w:name="itog"/>
            <w:bookmarkEnd w:id="17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27438D" w:rsidRDefault="0027438D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27438D" w:rsidRDefault="0027438D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27438D" w:rsidRDefault="0027438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7438D" w:rsidRPr="004B7CEF" w:rsidRDefault="0027438D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27438D" w:rsidRPr="0027438D" w:rsidRDefault="0027438D" w:rsidP="00FF386A">
            <w:pPr>
              <w:pStyle w:val="a8"/>
              <w:rPr>
                <w:b/>
              </w:rPr>
            </w:pPr>
            <w:r w:rsidRPr="0027438D">
              <w:rPr>
                <w:b/>
              </w:rPr>
              <w:t>100</w:t>
            </w:r>
          </w:p>
        </w:tc>
      </w:tr>
      <w:tr w:rsidR="0027438D" w:rsidRPr="004B7CEF" w:rsidTr="00FF386A">
        <w:trPr>
          <w:jc w:val="center"/>
        </w:trPr>
        <w:tc>
          <w:tcPr>
            <w:tcW w:w="3237" w:type="dxa"/>
            <w:vAlign w:val="center"/>
          </w:tcPr>
          <w:p w:rsidR="0027438D" w:rsidRPr="0027438D" w:rsidRDefault="0027438D" w:rsidP="00FF386A">
            <w:pPr>
              <w:pStyle w:val="a8"/>
              <w:rPr>
                <w:i/>
              </w:rPr>
            </w:pPr>
            <w:bookmarkStart w:id="18" w:name="kcss1797"/>
            <w:bookmarkEnd w:id="18"/>
            <w:r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27438D" w:rsidRDefault="0027438D" w:rsidP="00FF386A">
            <w:pPr>
              <w:pStyle w:val="a8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27438D" w:rsidRDefault="0027438D" w:rsidP="00FF386A">
            <w:pPr>
              <w:pStyle w:val="a8"/>
            </w:pPr>
            <w:r>
              <w:t>0.05</w:t>
            </w:r>
          </w:p>
        </w:tc>
        <w:tc>
          <w:tcPr>
            <w:tcW w:w="1222" w:type="dxa"/>
            <w:vAlign w:val="center"/>
          </w:tcPr>
          <w:p w:rsidR="0027438D" w:rsidRDefault="0027438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7438D" w:rsidRPr="004B7CEF" w:rsidRDefault="0027438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7438D" w:rsidRPr="0027438D" w:rsidRDefault="0027438D" w:rsidP="00FF386A">
            <w:pPr>
              <w:pStyle w:val="a8"/>
              <w:rPr>
                <w:b/>
              </w:rPr>
            </w:pPr>
          </w:p>
        </w:tc>
      </w:tr>
    </w:tbl>
    <w:p w:rsidR="005028AF" w:rsidRDefault="005028AF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27438D" w:rsidRPr="0027438D">
          <w:rPr>
            <w:bCs/>
          </w:rPr>
          <w:t>-</w:t>
        </w:r>
        <w:r w:rsidR="0027438D" w:rsidRPr="0027438D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27438D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D6416C" w:rsidTr="0013014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6416C" w:rsidRDefault="00D6416C" w:rsidP="00EF6C29">
            <w:pPr>
              <w:pStyle w:val="a8"/>
            </w:pPr>
            <w:r w:rsidRPr="00D6416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6416C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6416C" w:rsidRDefault="00D6416C" w:rsidP="00EF6C29">
            <w:pPr>
              <w:pStyle w:val="a8"/>
            </w:pPr>
            <w:r w:rsidRPr="00D6416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6416C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6416C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D6416C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6416C" w:rsidRDefault="00D6416C" w:rsidP="00EF6C29">
            <w:pPr>
              <w:pStyle w:val="a8"/>
            </w:pPr>
            <w:r w:rsidRPr="00D6416C">
              <w:t>Митяева Ольга Александровна</w:t>
            </w:r>
          </w:p>
        </w:tc>
      </w:tr>
      <w:tr w:rsidR="00EF6C29" w:rsidRPr="00D6416C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D6416C" w:rsidRDefault="00D6416C" w:rsidP="00EF6C29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 xml:space="preserve">(№ в реестре </w:t>
            </w:r>
            <w:r w:rsidRPr="00D6416C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EF6C29" w:rsidRPr="00D6416C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D6416C" w:rsidRDefault="00D6416C" w:rsidP="00EF6C29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D6416C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D6416C" w:rsidRDefault="00D6416C" w:rsidP="00EF6C29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D6416C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D6416C" w:rsidRDefault="00D6416C" w:rsidP="00EF6C29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D6416C" w:rsidTr="0013014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6416C" w:rsidRDefault="00D6416C" w:rsidP="003367BB">
            <w:pPr>
              <w:pStyle w:val="a8"/>
            </w:pPr>
            <w:r w:rsidRPr="00D6416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6416C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6416C" w:rsidRDefault="00D6416C" w:rsidP="003367BB">
            <w:pPr>
              <w:pStyle w:val="a8"/>
            </w:pPr>
            <w:r w:rsidRPr="00D6416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6416C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6416C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D6416C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6416C" w:rsidRDefault="00D6416C" w:rsidP="003367BB">
            <w:pPr>
              <w:pStyle w:val="a8"/>
            </w:pPr>
            <w:r w:rsidRPr="00D6416C">
              <w:t>Митяева Ольга Александровна</w:t>
            </w:r>
          </w:p>
        </w:tc>
      </w:tr>
      <w:tr w:rsidR="003367BB" w:rsidRPr="00D6416C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D6416C" w:rsidRDefault="00D6416C" w:rsidP="003367BB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D6416C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D6416C" w:rsidRDefault="00D6416C" w:rsidP="003367BB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D6416C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D6416C" w:rsidRDefault="00D6416C" w:rsidP="003367BB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D6416C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D6416C" w:rsidRDefault="00D6416C" w:rsidP="003367BB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14F" w:rsidRDefault="0013014F" w:rsidP="0076042D">
      <w:pPr>
        <w:pStyle w:val="a9"/>
      </w:pPr>
      <w:r>
        <w:separator/>
      </w:r>
    </w:p>
  </w:endnote>
  <w:endnote w:type="continuationSeparator" w:id="0">
    <w:p w:rsidR="0013014F" w:rsidRDefault="0013014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1E15A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07143/039-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8A1DD1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8A1DD1" w:rsidRPr="004C53B3">
            <w:rPr>
              <w:rStyle w:val="ad"/>
              <w:sz w:val="20"/>
              <w:szCs w:val="20"/>
            </w:rPr>
            <w:fldChar w:fldCharType="separate"/>
          </w:r>
          <w:r w:rsidR="001E15AA">
            <w:rPr>
              <w:rStyle w:val="ad"/>
              <w:noProof/>
              <w:sz w:val="20"/>
              <w:szCs w:val="20"/>
            </w:rPr>
            <w:t>1</w:t>
          </w:r>
          <w:r w:rsidR="008A1DD1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E15AA" w:rsidRPr="001E15AA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14F" w:rsidRDefault="0013014F" w:rsidP="0076042D">
      <w:pPr>
        <w:pStyle w:val="a9"/>
      </w:pPr>
      <w:r>
        <w:separator/>
      </w:r>
    </w:p>
  </w:footnote>
  <w:footnote w:type="continuationSeparator" w:id="0">
    <w:p w:rsidR="0013014F" w:rsidRDefault="0013014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5;  07143/039, 07143/039-1А (07143/039), 07143/039-2А (07143/039), 07143/039-3А (07143/039), 07143/039-4А (07143/03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DDE7EA065B424F16B89D424D93823C12"/>
    <w:docVar w:name="fill_date" w:val="17.10.2016"/>
    <w:docVar w:name="hlp" w:val="3"/>
    <w:docVar w:name="izm_date" w:val="21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МУ 5914-91 Методические указания по фотометрическому измерению концентраций свинца и его неорганических соединений в воздухе рабочей зоны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9- Х "/>
    <w:docVar w:name="oborud" w:val=" Негатоскоп,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C60CE7A4A1A4657898B39C4EA536E20"/>
    <w:docVar w:name="rm_id" w:val="236"/>
    <w:docVar w:name="rm_name" w:val=" Врач-рентгенолог "/>
    <w:docVar w:name="rm_number" w:val=" 07143/039 "/>
    <w:docVar w:name="si_guids" w:val="11AFCE246D964593833E21399E973186@UЕС1111012@24.05.2016@25.05.2017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Пленка для рентгеновских снимков "/>
    <w:docVar w:name="version" w:val="51"/>
  </w:docVars>
  <w:rsids>
    <w:rsidRoot w:val="00AB7B9A"/>
    <w:rsid w:val="00014126"/>
    <w:rsid w:val="00025683"/>
    <w:rsid w:val="00032BCD"/>
    <w:rsid w:val="00046815"/>
    <w:rsid w:val="0005566C"/>
    <w:rsid w:val="000D1F5B"/>
    <w:rsid w:val="00110025"/>
    <w:rsid w:val="00123F45"/>
    <w:rsid w:val="0013014F"/>
    <w:rsid w:val="001429B1"/>
    <w:rsid w:val="001607C8"/>
    <w:rsid w:val="001E15AA"/>
    <w:rsid w:val="001F4D8D"/>
    <w:rsid w:val="002000E8"/>
    <w:rsid w:val="00234932"/>
    <w:rsid w:val="0027438D"/>
    <w:rsid w:val="002A3673"/>
    <w:rsid w:val="002E55C6"/>
    <w:rsid w:val="00305B2F"/>
    <w:rsid w:val="003367BB"/>
    <w:rsid w:val="0036452E"/>
    <w:rsid w:val="00367816"/>
    <w:rsid w:val="003876C3"/>
    <w:rsid w:val="003911DB"/>
    <w:rsid w:val="003C24DB"/>
    <w:rsid w:val="00402CAC"/>
    <w:rsid w:val="00444410"/>
    <w:rsid w:val="004578D4"/>
    <w:rsid w:val="004A47AD"/>
    <w:rsid w:val="004A47F0"/>
    <w:rsid w:val="004B7CEF"/>
    <w:rsid w:val="004C4DB2"/>
    <w:rsid w:val="004C53B3"/>
    <w:rsid w:val="005028AF"/>
    <w:rsid w:val="005472C1"/>
    <w:rsid w:val="00563E94"/>
    <w:rsid w:val="00576095"/>
    <w:rsid w:val="005A3A36"/>
    <w:rsid w:val="005B466C"/>
    <w:rsid w:val="005B7FE8"/>
    <w:rsid w:val="005C0A9A"/>
    <w:rsid w:val="005D2ED5"/>
    <w:rsid w:val="0063641C"/>
    <w:rsid w:val="0069682B"/>
    <w:rsid w:val="006B623D"/>
    <w:rsid w:val="006C28B3"/>
    <w:rsid w:val="006D6C9B"/>
    <w:rsid w:val="007049EB"/>
    <w:rsid w:val="00710271"/>
    <w:rsid w:val="00717C9F"/>
    <w:rsid w:val="0076042D"/>
    <w:rsid w:val="007D1852"/>
    <w:rsid w:val="007D2CEA"/>
    <w:rsid w:val="00814BF6"/>
    <w:rsid w:val="008554F6"/>
    <w:rsid w:val="00883461"/>
    <w:rsid w:val="008A1DD1"/>
    <w:rsid w:val="008E68DE"/>
    <w:rsid w:val="0090588D"/>
    <w:rsid w:val="0092778A"/>
    <w:rsid w:val="009534CE"/>
    <w:rsid w:val="00A12349"/>
    <w:rsid w:val="00A5747D"/>
    <w:rsid w:val="00A91908"/>
    <w:rsid w:val="00AA3FE6"/>
    <w:rsid w:val="00AA4551"/>
    <w:rsid w:val="00AB7B9A"/>
    <w:rsid w:val="00AD14A4"/>
    <w:rsid w:val="00AD5731"/>
    <w:rsid w:val="00AD7C32"/>
    <w:rsid w:val="00AF0974"/>
    <w:rsid w:val="00AF5F93"/>
    <w:rsid w:val="00AF796F"/>
    <w:rsid w:val="00B16D4D"/>
    <w:rsid w:val="00BA5029"/>
    <w:rsid w:val="00BC2F3C"/>
    <w:rsid w:val="00C02721"/>
    <w:rsid w:val="00C261E2"/>
    <w:rsid w:val="00C74291"/>
    <w:rsid w:val="00CB2DA6"/>
    <w:rsid w:val="00CE3307"/>
    <w:rsid w:val="00D6416C"/>
    <w:rsid w:val="00D76DF8"/>
    <w:rsid w:val="00D955E1"/>
    <w:rsid w:val="00DB5302"/>
    <w:rsid w:val="00DD6B1F"/>
    <w:rsid w:val="00E124F4"/>
    <w:rsid w:val="00E36337"/>
    <w:rsid w:val="00EA06D4"/>
    <w:rsid w:val="00EB72AD"/>
    <w:rsid w:val="00EC37A1"/>
    <w:rsid w:val="00EF6C29"/>
    <w:rsid w:val="00F27537"/>
    <w:rsid w:val="00F617DB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3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15</cp:revision>
  <dcterms:created xsi:type="dcterms:W3CDTF">2016-07-19T12:34:00Z</dcterms:created>
  <dcterms:modified xsi:type="dcterms:W3CDTF">2016-10-18T09:22:00Z</dcterms:modified>
</cp:coreProperties>
</file>